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0ABA9B" w14:textId="77777777" w:rsidR="00834669" w:rsidRPr="000F6067" w:rsidRDefault="0077723F" w:rsidP="006653E2">
      <w:pPr>
        <w:jc w:val="left"/>
        <w:rPr>
          <w:sz w:val="24"/>
          <w:szCs w:val="24"/>
        </w:rPr>
      </w:pPr>
      <w:r w:rsidRPr="000F6067">
        <w:rPr>
          <w:rFonts w:hint="eastAsia"/>
          <w:sz w:val="24"/>
          <w:szCs w:val="24"/>
        </w:rPr>
        <w:t>附件</w:t>
      </w:r>
      <w:r w:rsidRPr="000F6067">
        <w:rPr>
          <w:rFonts w:hint="eastAsia"/>
          <w:sz w:val="24"/>
          <w:szCs w:val="24"/>
        </w:rPr>
        <w:t>2</w:t>
      </w:r>
    </w:p>
    <w:p w14:paraId="146CBA90" w14:textId="77777777" w:rsidR="00834669" w:rsidRPr="006653E2" w:rsidRDefault="0077723F" w:rsidP="000F6067">
      <w:pPr>
        <w:rPr>
          <w:sz w:val="32"/>
          <w:szCs w:val="32"/>
        </w:rPr>
      </w:pPr>
      <w:r w:rsidRPr="006653E2">
        <w:rPr>
          <w:rFonts w:hint="eastAsia"/>
          <w:sz w:val="32"/>
          <w:szCs w:val="32"/>
        </w:rPr>
        <w:t>2025</w:t>
      </w:r>
      <w:r w:rsidRPr="006653E2">
        <w:rPr>
          <w:rFonts w:hint="eastAsia"/>
          <w:sz w:val="32"/>
          <w:szCs w:val="32"/>
        </w:rPr>
        <w:t>年广西科学技术奖提名项目公示材料（格式）</w:t>
      </w:r>
    </w:p>
    <w:p w14:paraId="0AA66FBC" w14:textId="77777777" w:rsidR="00834669" w:rsidRPr="006653E2" w:rsidRDefault="0077723F" w:rsidP="000F6067">
      <w:pPr>
        <w:rPr>
          <w:sz w:val="32"/>
          <w:szCs w:val="32"/>
        </w:rPr>
      </w:pPr>
      <w:bookmarkStart w:id="0" w:name="_Toc508093994"/>
      <w:bookmarkStart w:id="1" w:name="_Toc509412862"/>
      <w:r w:rsidRPr="006653E2">
        <w:rPr>
          <w:rFonts w:ascii="宋体" w:eastAsia="宋体" w:hAnsi="宋体" w:cs="宋体" w:hint="eastAsia"/>
          <w:sz w:val="32"/>
          <w:szCs w:val="32"/>
        </w:rPr>
        <w:t>※</w:t>
      </w:r>
      <w:r w:rsidRPr="006653E2">
        <w:rPr>
          <w:rFonts w:eastAsia="宋体" w:hint="eastAsia"/>
          <w:sz w:val="32"/>
          <w:szCs w:val="32"/>
        </w:rPr>
        <w:t>2025</w:t>
      </w:r>
      <w:r w:rsidRPr="006653E2">
        <w:rPr>
          <w:sz w:val="32"/>
          <w:szCs w:val="32"/>
        </w:rPr>
        <w:t>年度广西</w:t>
      </w:r>
      <w:bookmarkEnd w:id="0"/>
      <w:bookmarkEnd w:id="1"/>
      <w:r w:rsidRPr="006653E2">
        <w:rPr>
          <w:rFonts w:hint="eastAsia"/>
          <w:sz w:val="32"/>
          <w:szCs w:val="32"/>
        </w:rPr>
        <w:t>自然科学奖公示材料（格式）</w:t>
      </w:r>
    </w:p>
    <w:p w14:paraId="03175F77" w14:textId="77777777" w:rsidR="00834669" w:rsidRDefault="00834669" w:rsidP="002A7D79"/>
    <w:p w14:paraId="548B00B5" w14:textId="77777777" w:rsidR="00D00BE0" w:rsidRPr="00D00BE0" w:rsidRDefault="0077723F" w:rsidP="006653E2">
      <w:pPr>
        <w:pStyle w:val="a7"/>
        <w:numPr>
          <w:ilvl w:val="0"/>
          <w:numId w:val="1"/>
        </w:numPr>
        <w:ind w:firstLineChars="0"/>
        <w:jc w:val="left"/>
        <w:rPr>
          <w:rFonts w:hint="eastAsia"/>
          <w:b/>
          <w:sz w:val="24"/>
          <w:szCs w:val="24"/>
        </w:rPr>
      </w:pPr>
      <w:r w:rsidRPr="00D00BE0">
        <w:rPr>
          <w:rFonts w:ascii="黑体" w:eastAsia="黑体" w:hAnsi="黑体" w:hint="eastAsia"/>
          <w:b/>
          <w:sz w:val="24"/>
          <w:szCs w:val="24"/>
        </w:rPr>
        <w:t>成果</w:t>
      </w:r>
      <w:r w:rsidRPr="00D00BE0">
        <w:rPr>
          <w:rFonts w:ascii="黑体" w:eastAsia="黑体" w:hAnsi="黑体"/>
          <w:b/>
          <w:sz w:val="24"/>
          <w:szCs w:val="24"/>
        </w:rPr>
        <w:t>名称</w:t>
      </w:r>
      <w:r w:rsidRPr="000F6067">
        <w:rPr>
          <w:rFonts w:hint="eastAsia"/>
          <w:b/>
          <w:sz w:val="24"/>
          <w:szCs w:val="24"/>
        </w:rPr>
        <w:t>：</w:t>
      </w:r>
      <w:r w:rsidRPr="00D00BE0">
        <w:rPr>
          <w:rFonts w:ascii="黑体" w:eastAsia="黑体" w:hAnsi="黑体"/>
          <w:b/>
          <w:sz w:val="24"/>
          <w:szCs w:val="24"/>
        </w:rPr>
        <w:t>智能诊疗生物材料的可控构筑与精准响应</w:t>
      </w:r>
      <w:r w:rsidRPr="00D00BE0">
        <w:rPr>
          <w:rFonts w:ascii="黑体" w:eastAsia="黑体" w:hAnsi="黑体" w:hint="eastAsia"/>
          <w:b/>
          <w:sz w:val="24"/>
          <w:szCs w:val="24"/>
        </w:rPr>
        <w:t xml:space="preserve">　</w:t>
      </w:r>
    </w:p>
    <w:p w14:paraId="73137391" w14:textId="73A7080D" w:rsidR="006653E2" w:rsidRPr="006653E2" w:rsidRDefault="0077723F" w:rsidP="00455D29">
      <w:pPr>
        <w:pStyle w:val="a7"/>
        <w:ind w:leftChars="233" w:left="419" w:firstLineChars="100" w:firstLine="240"/>
        <w:jc w:val="left"/>
        <w:rPr>
          <w:b/>
          <w:sz w:val="24"/>
          <w:szCs w:val="24"/>
        </w:rPr>
      </w:pPr>
      <w:r w:rsidRPr="000F6067">
        <w:rPr>
          <w:rFonts w:hint="eastAsia"/>
          <w:sz w:val="24"/>
          <w:szCs w:val="24"/>
        </w:rPr>
        <w:t>（自治区科技成果登记号：</w:t>
      </w:r>
      <w:r w:rsidRPr="000F6067">
        <w:rPr>
          <w:rFonts w:hint="eastAsia"/>
          <w:sz w:val="24"/>
          <w:szCs w:val="24"/>
        </w:rPr>
        <w:t xml:space="preserve">2024F011J006632; </w:t>
      </w:r>
      <w:r w:rsidR="002A7D79" w:rsidRPr="000F6067">
        <w:rPr>
          <w:rFonts w:hint="eastAsia"/>
          <w:sz w:val="24"/>
          <w:szCs w:val="24"/>
        </w:rPr>
        <w:t xml:space="preserve"> </w:t>
      </w:r>
      <w:r w:rsidRPr="000F6067">
        <w:rPr>
          <w:rFonts w:hint="eastAsia"/>
          <w:sz w:val="24"/>
          <w:szCs w:val="24"/>
        </w:rPr>
        <w:t>2024F011J006697</w:t>
      </w:r>
      <w:r w:rsidRPr="000F6067">
        <w:rPr>
          <w:rFonts w:hint="eastAsia"/>
          <w:sz w:val="24"/>
          <w:szCs w:val="24"/>
        </w:rPr>
        <w:t>）</w:t>
      </w:r>
    </w:p>
    <w:p w14:paraId="4C4589AC" w14:textId="3E1A25EA" w:rsidR="006653E2" w:rsidRPr="006653E2" w:rsidRDefault="0077723F" w:rsidP="006653E2">
      <w:pPr>
        <w:pStyle w:val="a7"/>
        <w:numPr>
          <w:ilvl w:val="0"/>
          <w:numId w:val="1"/>
        </w:numPr>
        <w:spacing w:beforeLines="50" w:before="156"/>
        <w:ind w:firstLineChars="0"/>
        <w:jc w:val="left"/>
        <w:rPr>
          <w:sz w:val="24"/>
          <w:szCs w:val="24"/>
        </w:rPr>
      </w:pPr>
      <w:r w:rsidRPr="000F6067">
        <w:rPr>
          <w:rFonts w:eastAsia="黑体"/>
          <w:b/>
          <w:sz w:val="24"/>
          <w:szCs w:val="24"/>
        </w:rPr>
        <w:t>提名者</w:t>
      </w:r>
      <w:r w:rsidRPr="000F6067">
        <w:rPr>
          <w:rFonts w:eastAsia="黑体" w:hint="eastAsia"/>
          <w:b/>
          <w:sz w:val="24"/>
          <w:szCs w:val="24"/>
        </w:rPr>
        <w:t>：</w:t>
      </w:r>
      <w:r w:rsidRPr="00D00BE0">
        <w:rPr>
          <w:rFonts w:ascii="黑体" w:eastAsia="黑体" w:hAnsi="黑体" w:hint="eastAsia"/>
          <w:b/>
          <w:sz w:val="24"/>
          <w:szCs w:val="24"/>
        </w:rPr>
        <w:t>广西壮族自治区教育厅</w:t>
      </w:r>
    </w:p>
    <w:p w14:paraId="795A0D0D" w14:textId="77777777" w:rsidR="00834669" w:rsidRPr="000F6067" w:rsidRDefault="0077723F" w:rsidP="006653E2">
      <w:pPr>
        <w:pStyle w:val="a7"/>
        <w:numPr>
          <w:ilvl w:val="0"/>
          <w:numId w:val="1"/>
        </w:numPr>
        <w:spacing w:beforeLines="50" w:before="156"/>
        <w:ind w:firstLineChars="0"/>
        <w:jc w:val="left"/>
        <w:rPr>
          <w:sz w:val="24"/>
          <w:szCs w:val="24"/>
        </w:rPr>
      </w:pPr>
      <w:r w:rsidRPr="000F6067">
        <w:rPr>
          <w:sz w:val="24"/>
          <w:szCs w:val="24"/>
        </w:rPr>
        <w:t>代表性论文（专著）目录（不超过</w:t>
      </w:r>
      <w:r w:rsidRPr="000F6067">
        <w:rPr>
          <w:sz w:val="24"/>
          <w:szCs w:val="24"/>
        </w:rPr>
        <w:t>8</w:t>
      </w:r>
      <w:r w:rsidRPr="000F6067">
        <w:rPr>
          <w:sz w:val="24"/>
          <w:szCs w:val="24"/>
        </w:rPr>
        <w:t>篇）</w:t>
      </w:r>
    </w:p>
    <w:tbl>
      <w:tblPr>
        <w:tblW w:w="92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"/>
        <w:gridCol w:w="426"/>
        <w:gridCol w:w="1162"/>
        <w:gridCol w:w="732"/>
        <w:gridCol w:w="462"/>
        <w:gridCol w:w="762"/>
        <w:gridCol w:w="426"/>
        <w:gridCol w:w="567"/>
        <w:gridCol w:w="1134"/>
        <w:gridCol w:w="708"/>
        <w:gridCol w:w="567"/>
        <w:gridCol w:w="709"/>
        <w:gridCol w:w="709"/>
        <w:gridCol w:w="567"/>
      </w:tblGrid>
      <w:tr w:rsidR="00993260" w14:paraId="594F1DDA" w14:textId="77777777" w:rsidTr="00993260">
        <w:trPr>
          <w:trHeight w:val="1874"/>
          <w:jc w:val="center"/>
        </w:trPr>
        <w:tc>
          <w:tcPr>
            <w:tcW w:w="3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797C8C" w14:textId="77777777" w:rsidR="00834669" w:rsidRDefault="0077723F" w:rsidP="002A7D79">
            <w:bookmarkStart w:id="2" w:name="_Toc70090875"/>
            <w:r>
              <w:t>排序</w:t>
            </w:r>
            <w:bookmarkEnd w:id="2"/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CD214A" w14:textId="77777777" w:rsidR="00834669" w:rsidRDefault="0077723F" w:rsidP="002A7D79">
            <w:r>
              <w:t>类型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C43993" w14:textId="77777777" w:rsidR="00834669" w:rsidRDefault="0077723F" w:rsidP="002A7D79">
            <w:r>
              <w:t>论文专著名称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F978F1" w14:textId="77777777" w:rsidR="00834669" w:rsidRDefault="0077723F" w:rsidP="002A7D79">
            <w:bookmarkStart w:id="3" w:name="_Toc70090878"/>
            <w:r>
              <w:t>年卷页</w:t>
            </w:r>
            <w:bookmarkStart w:id="4" w:name="_Toc70090879"/>
            <w:bookmarkEnd w:id="3"/>
            <w:bookmarkEnd w:id="4"/>
            <w:r>
              <w:t>（</w:t>
            </w:r>
            <w:bookmarkStart w:id="5" w:name="_Toc70090880"/>
            <w:bookmarkEnd w:id="5"/>
            <w:r>
              <w:t>版</w:t>
            </w:r>
            <w:r>
              <w:t>号）</w:t>
            </w:r>
          </w:p>
        </w:tc>
        <w:tc>
          <w:tcPr>
            <w:tcW w:w="4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ED22B9" w14:textId="77777777" w:rsidR="00834669" w:rsidRDefault="0077723F" w:rsidP="002A7D79">
            <w:bookmarkStart w:id="6" w:name="_Toc72832406"/>
            <w:r>
              <w:t>发表日期</w:t>
            </w:r>
            <w:bookmarkEnd w:id="6"/>
          </w:p>
        </w:tc>
        <w:tc>
          <w:tcPr>
            <w:tcW w:w="7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9C25AB" w14:textId="77777777" w:rsidR="00834669" w:rsidRDefault="0077723F" w:rsidP="002A7D79">
            <w:bookmarkStart w:id="7" w:name="_Toc70090886"/>
            <w:r>
              <w:t>作者</w:t>
            </w:r>
            <w:bookmarkEnd w:id="7"/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ED4870" w14:textId="77777777" w:rsidR="00834669" w:rsidRDefault="0077723F" w:rsidP="002A7D79">
            <w:bookmarkStart w:id="8" w:name="_Toc72832412"/>
            <w:r>
              <w:t>署名单位</w:t>
            </w:r>
            <w:bookmarkEnd w:id="8"/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A1FD45" w14:textId="77777777" w:rsidR="00834669" w:rsidRDefault="0077723F" w:rsidP="002A7D79">
            <w:bookmarkStart w:id="9" w:name="_Toc70090889"/>
            <w:r>
              <w:t>署名第一单位是否为国内单位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6615B4" w14:textId="77777777" w:rsidR="00834669" w:rsidRDefault="0077723F" w:rsidP="002A7D79">
            <w:pPr>
              <w:rPr>
                <w:rFonts w:eastAsia="方正黑体_GBK"/>
              </w:rPr>
            </w:pPr>
            <w:r>
              <w:rPr>
                <w:rFonts w:eastAsia="方正黑体_GBK"/>
              </w:rPr>
              <w:t>刊名</w:t>
            </w:r>
            <w:bookmarkEnd w:id="9"/>
            <w:r>
              <w:rPr>
                <w:rFonts w:eastAsia="方正黑体_GBK" w:hint="eastAsia"/>
              </w:rPr>
              <w:t>（</w:t>
            </w:r>
            <w:r>
              <w:rPr>
                <w:rFonts w:hint="eastAsia"/>
              </w:rPr>
              <w:t>国内</w:t>
            </w:r>
            <w:r>
              <w:rPr>
                <w:lang w:val="en"/>
              </w:rPr>
              <w:t>/</w:t>
            </w:r>
            <w:r>
              <w:rPr>
                <w:rFonts w:hint="eastAsia"/>
                <w:lang w:val="en"/>
              </w:rPr>
              <w:t>国外期刊</w:t>
            </w:r>
            <w:r>
              <w:rPr>
                <w:rFonts w:eastAsia="方正黑体_GBK" w:hint="eastAsia"/>
              </w:rPr>
              <w:t>）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142A0D" w14:textId="77777777" w:rsidR="00C12F61" w:rsidRDefault="0077723F" w:rsidP="002A7D79">
            <w:pPr>
              <w:rPr>
                <w:rFonts w:hint="eastAsia"/>
              </w:rPr>
            </w:pPr>
            <w:r>
              <w:t>通讯</w:t>
            </w:r>
          </w:p>
          <w:p w14:paraId="77C5EEA0" w14:textId="0D9E0EF1" w:rsidR="00834669" w:rsidRDefault="0077723F" w:rsidP="002A7D79">
            <w:r>
              <w:t>作者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577361" w14:textId="77777777" w:rsidR="00834669" w:rsidRPr="002A7D79" w:rsidRDefault="0077723F" w:rsidP="002A7D79">
            <w:r w:rsidRPr="002A7D79">
              <w:t>他引次数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C11B29" w14:textId="77777777" w:rsidR="00834669" w:rsidRDefault="0077723F" w:rsidP="002A7D79">
            <w:bookmarkStart w:id="10" w:name="_Toc70090890"/>
            <w:r>
              <w:t>检索数据库</w:t>
            </w:r>
            <w:bookmarkEnd w:id="10"/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3B1D3D" w14:textId="77777777" w:rsidR="00834669" w:rsidRDefault="0077723F" w:rsidP="002A7D79">
            <w:r>
              <w:t>前三</w:t>
            </w:r>
            <w:r>
              <w:rPr>
                <w:rFonts w:hint="eastAsia"/>
              </w:rPr>
              <w:t>作者</w:t>
            </w:r>
            <w:r>
              <w:t>（含通讯作者）</w:t>
            </w:r>
            <w:r>
              <w:rPr>
                <w:rFonts w:hint="eastAsia"/>
              </w:rPr>
              <w:t>署名单位</w:t>
            </w:r>
            <w:r>
              <w:t>是否</w:t>
            </w:r>
            <w:r>
              <w:rPr>
                <w:rFonts w:hint="eastAsia"/>
              </w:rPr>
              <w:t>包含</w:t>
            </w:r>
            <w:r>
              <w:t>广西单位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C2C35B" w14:textId="77777777" w:rsidR="00834669" w:rsidRDefault="0077723F" w:rsidP="002A7D79">
            <w:r>
              <w:t>附件</w:t>
            </w:r>
            <w:bookmarkStart w:id="11" w:name="_Toc70090891"/>
            <w:r>
              <w:t>编号</w:t>
            </w:r>
            <w:bookmarkEnd w:id="11"/>
          </w:p>
        </w:tc>
      </w:tr>
      <w:tr w:rsidR="00993260" w14:paraId="39F74EC5" w14:textId="77777777" w:rsidTr="00993260">
        <w:trPr>
          <w:trHeight w:val="805"/>
          <w:jc w:val="center"/>
        </w:trPr>
        <w:tc>
          <w:tcPr>
            <w:tcW w:w="3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056C9C" w14:textId="77777777" w:rsidR="00834669" w:rsidRDefault="0077723F" w:rsidP="002A7D79">
            <w: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6FC565" w14:textId="77777777" w:rsidR="00834669" w:rsidRDefault="0077723F" w:rsidP="002A7D79">
            <w:r>
              <w:t>SCI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227CCA" w14:textId="77777777" w:rsidR="00834669" w:rsidRDefault="0077723F" w:rsidP="002A7D79">
            <w:r>
              <w:t xml:space="preserve">A General Approach to Design Dual </w:t>
            </w:r>
            <w:proofErr w:type="spellStart"/>
            <w:r>
              <w:t>Ratiometric</w:t>
            </w:r>
            <w:proofErr w:type="spellEnd"/>
            <w:r>
              <w:t xml:space="preserve"> Fluorescent and </w:t>
            </w:r>
            <w:proofErr w:type="spellStart"/>
            <w:r>
              <w:t>Photoacoustic</w:t>
            </w:r>
            <w:proofErr w:type="spellEnd"/>
            <w:r>
              <w:t xml:space="preserve"> Probes for Quantitatively Visualizing Tumor Hypoxia Levels In Vivo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3FA870" w14:textId="77777777" w:rsidR="00834669" w:rsidRDefault="0077723F" w:rsidP="002A7D79">
            <w:r>
              <w:t>2022</w:t>
            </w:r>
            <w:r>
              <w:t>；</w:t>
            </w:r>
            <w:r>
              <w:t>61</w:t>
            </w:r>
            <w:r>
              <w:t>：</w:t>
            </w:r>
            <w:r>
              <w:t>e202107076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AF2544" w14:textId="77777777" w:rsidR="0003588D" w:rsidRDefault="0077723F" w:rsidP="002A7D79">
            <w:pPr>
              <w:rPr>
                <w:rFonts w:hint="eastAsia"/>
              </w:rPr>
            </w:pPr>
            <w:r>
              <w:t>2022-02</w:t>
            </w:r>
          </w:p>
          <w:p w14:paraId="365F3FA0" w14:textId="3A35855C" w:rsidR="00834669" w:rsidRDefault="0077723F" w:rsidP="002A7D79">
            <w:r>
              <w:t>-07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D7B307" w14:textId="77777777" w:rsidR="00834669" w:rsidRDefault="0077723F" w:rsidP="002A7D79">
            <w:proofErr w:type="spellStart"/>
            <w:r>
              <w:t>Shuping</w:t>
            </w:r>
            <w:proofErr w:type="spellEnd"/>
            <w:r>
              <w:t xml:space="preserve"> Zhang; </w:t>
            </w:r>
            <w:proofErr w:type="spellStart"/>
            <w:r>
              <w:t>Hua</w:t>
            </w:r>
            <w:proofErr w:type="spellEnd"/>
            <w:r>
              <w:t xml:space="preserve"> Chen; </w:t>
            </w:r>
            <w:proofErr w:type="spellStart"/>
            <w:r>
              <w:t>Liping</w:t>
            </w:r>
            <w:proofErr w:type="spellEnd"/>
            <w:r>
              <w:t xml:space="preserve"> Wang; </w:t>
            </w:r>
            <w:proofErr w:type="spellStart"/>
            <w:r>
              <w:t>Xue</w:t>
            </w:r>
            <w:proofErr w:type="spellEnd"/>
            <w:r>
              <w:t xml:space="preserve"> Qin; Bang-Ping Jiang; </w:t>
            </w:r>
            <w:r>
              <w:t xml:space="preserve">Shi-Chen </w:t>
            </w:r>
            <w:proofErr w:type="spellStart"/>
            <w:r>
              <w:t>Ji</w:t>
            </w:r>
            <w:proofErr w:type="spellEnd"/>
            <w:r>
              <w:t xml:space="preserve">; Xing-Can </w:t>
            </w:r>
            <w:proofErr w:type="spellStart"/>
            <w:r>
              <w:t>Shen</w:t>
            </w:r>
            <w:proofErr w:type="spellEnd"/>
            <w:r>
              <w:t>; Hong Liang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C57AFB" w14:textId="77777777" w:rsidR="00834669" w:rsidRDefault="0077723F" w:rsidP="002A7D79">
            <w:r>
              <w:rPr>
                <w:rFonts w:hint="eastAsia"/>
              </w:rPr>
              <w:t>广西师范大学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7845AE" w14:textId="77777777" w:rsidR="00834669" w:rsidRDefault="0077723F" w:rsidP="002A7D79">
            <w:r>
              <w:rPr>
                <w:rFonts w:hint="eastAsia"/>
              </w:rPr>
              <w:t>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2C75BE" w14:textId="77777777" w:rsidR="00993260" w:rsidRDefault="0077723F" w:rsidP="002A7D79">
            <w:pPr>
              <w:rPr>
                <w:rFonts w:hint="eastAsia"/>
              </w:rPr>
            </w:pPr>
            <w:proofErr w:type="spellStart"/>
            <w:r>
              <w:t>Angewandte</w:t>
            </w:r>
            <w:proofErr w:type="spellEnd"/>
            <w:r>
              <w:t xml:space="preserve"> </w:t>
            </w:r>
            <w:proofErr w:type="spellStart"/>
            <w:r>
              <w:t>Chemie</w:t>
            </w:r>
            <w:proofErr w:type="spellEnd"/>
            <w:r>
              <w:t xml:space="preserve"> International Edition</w:t>
            </w:r>
          </w:p>
          <w:p w14:paraId="2AB27250" w14:textId="3DADD42A" w:rsidR="00834669" w:rsidRDefault="0077723F" w:rsidP="002A7D79">
            <w:r>
              <w:t>（国外期刊）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7A4E64" w14:textId="77777777" w:rsidR="00834669" w:rsidRDefault="0077723F" w:rsidP="002A7D79">
            <w:r>
              <w:t>沈星灿</w:t>
            </w:r>
            <w:r>
              <w:rPr>
                <w:rFonts w:hint="eastAsia"/>
              </w:rPr>
              <w:t>,</w:t>
            </w:r>
          </w:p>
          <w:p w14:paraId="150AC200" w14:textId="77777777" w:rsidR="00834669" w:rsidRDefault="0077723F" w:rsidP="002A7D79">
            <w:r>
              <w:rPr>
                <w:rFonts w:hint="eastAsia"/>
              </w:rPr>
              <w:t>陈华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FD6B8C" w14:textId="77777777" w:rsidR="00834669" w:rsidRPr="002A7D79" w:rsidRDefault="0077723F" w:rsidP="002A7D79">
            <w:r w:rsidRPr="002A7D79">
              <w:rPr>
                <w:rFonts w:hint="eastAsia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6FEA92" w14:textId="77777777" w:rsidR="00834669" w:rsidRDefault="0077723F" w:rsidP="002A7D79">
            <w:r>
              <w:t>web of science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748A5B" w14:textId="77777777" w:rsidR="00834669" w:rsidRDefault="0077723F" w:rsidP="002A7D79">
            <w:r>
              <w:rPr>
                <w:rFonts w:hint="eastAsia"/>
              </w:rPr>
              <w:t>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7859BA" w14:textId="77777777" w:rsidR="00834669" w:rsidRDefault="00834669" w:rsidP="002A7D79"/>
        </w:tc>
      </w:tr>
      <w:tr w:rsidR="00993260" w:rsidRPr="002A7D79" w14:paraId="517CC010" w14:textId="77777777" w:rsidTr="00993260">
        <w:trPr>
          <w:trHeight w:val="805"/>
          <w:jc w:val="center"/>
        </w:trPr>
        <w:tc>
          <w:tcPr>
            <w:tcW w:w="3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17F7BE" w14:textId="77777777" w:rsidR="00834669" w:rsidRDefault="0077723F" w:rsidP="002A7D79">
            <w: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2DF7EC" w14:textId="77777777" w:rsidR="00834669" w:rsidRDefault="0077723F" w:rsidP="002A7D79">
            <w:r>
              <w:t>SCI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1038E5" w14:textId="77777777" w:rsidR="00834669" w:rsidRDefault="0077723F" w:rsidP="002A7D79">
            <w:r>
              <w:t>Highly selective CO</w:t>
            </w:r>
            <w:r>
              <w:t>₂</w:t>
            </w:r>
            <w:r>
              <w:t xml:space="preserve"> capture and </w:t>
            </w:r>
            <w:proofErr w:type="spellStart"/>
            <w:r>
              <w:t>photoreduction</w:t>
            </w:r>
            <w:proofErr w:type="spellEnd"/>
            <w:r>
              <w:t xml:space="preserve"> over porous carbon nitride foams/LDH monolith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3B8BAA" w14:textId="77777777" w:rsidR="00834669" w:rsidRDefault="0077723F" w:rsidP="002A7D79">
            <w:r>
              <w:t>2022</w:t>
            </w:r>
            <w:r>
              <w:t>；</w:t>
            </w:r>
            <w:r>
              <w:t>429</w:t>
            </w:r>
            <w:r>
              <w:t>：</w:t>
            </w:r>
            <w:r>
              <w:t>132284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49E43A" w14:textId="77777777" w:rsidR="0003588D" w:rsidRDefault="0077723F" w:rsidP="002A7D79">
            <w:pPr>
              <w:rPr>
                <w:rFonts w:hint="eastAsia"/>
              </w:rPr>
            </w:pPr>
            <w:r>
              <w:t>2022-02</w:t>
            </w:r>
          </w:p>
          <w:p w14:paraId="0FC7A1A9" w14:textId="57C55BB0" w:rsidR="00834669" w:rsidRDefault="0077723F" w:rsidP="002A7D79">
            <w:r>
              <w:t>-01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4D5701" w14:textId="77777777" w:rsidR="00834669" w:rsidRDefault="0077723F" w:rsidP="002A7D79">
            <w:r>
              <w:t>Biao</w:t>
            </w:r>
            <w:r>
              <w:t xml:space="preserve"> Zhu; </w:t>
            </w:r>
            <w:proofErr w:type="spellStart"/>
            <w:r>
              <w:t>Qianxin</w:t>
            </w:r>
            <w:proofErr w:type="spellEnd"/>
            <w:r>
              <w:t xml:space="preserve"> </w:t>
            </w:r>
            <w:proofErr w:type="spellStart"/>
            <w:r>
              <w:t>Xu</w:t>
            </w:r>
            <w:proofErr w:type="spellEnd"/>
            <w:r>
              <w:t xml:space="preserve">; </w:t>
            </w:r>
            <w:proofErr w:type="spellStart"/>
            <w:r>
              <w:t>Xiaoyan</w:t>
            </w:r>
            <w:proofErr w:type="spellEnd"/>
            <w:r>
              <w:t xml:space="preserve"> </w:t>
            </w:r>
            <w:proofErr w:type="spellStart"/>
            <w:r>
              <w:t>Bao</w:t>
            </w:r>
            <w:proofErr w:type="spellEnd"/>
            <w:r>
              <w:t xml:space="preserve">; </w:t>
            </w:r>
            <w:proofErr w:type="spellStart"/>
            <w:r>
              <w:t>Hao</w:t>
            </w:r>
            <w:proofErr w:type="spellEnd"/>
            <w:r>
              <w:t xml:space="preserve"> Yin; </w:t>
            </w:r>
            <w:proofErr w:type="spellStart"/>
            <w:r>
              <w:t>Yumei</w:t>
            </w:r>
            <w:proofErr w:type="spellEnd"/>
            <w:r>
              <w:t xml:space="preserve"> Qin; Xing-Can </w:t>
            </w:r>
            <w:proofErr w:type="spellStart"/>
            <w:r>
              <w:t>Shen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339B99" w14:textId="77777777" w:rsidR="00834669" w:rsidRDefault="0077723F" w:rsidP="002A7D79">
            <w:r>
              <w:rPr>
                <w:rFonts w:hint="eastAsia"/>
              </w:rPr>
              <w:t>广西师范大学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E15377" w14:textId="77777777" w:rsidR="00834669" w:rsidRDefault="0077723F" w:rsidP="002A7D79">
            <w:r>
              <w:t>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B11670" w14:textId="77777777" w:rsidR="00993260" w:rsidRDefault="0077723F" w:rsidP="002A7D79">
            <w:pPr>
              <w:rPr>
                <w:rFonts w:hint="eastAsia"/>
              </w:rPr>
            </w:pPr>
            <w:r>
              <w:t>Chemical Engineering Journal</w:t>
            </w:r>
          </w:p>
          <w:p w14:paraId="3EE959EF" w14:textId="34B6B5F5" w:rsidR="00834669" w:rsidRDefault="0077723F" w:rsidP="002A7D79">
            <w:r>
              <w:t>（国外期刊）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7964B6" w14:textId="77777777" w:rsidR="00834669" w:rsidRDefault="0077723F" w:rsidP="002A7D79">
            <w:r>
              <w:rPr>
                <w:rFonts w:hint="eastAsia"/>
              </w:rPr>
              <w:t>秦玉梅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91962C" w14:textId="77777777" w:rsidR="00834669" w:rsidRPr="002A7D79" w:rsidRDefault="0077723F" w:rsidP="002A7D79">
            <w:r w:rsidRPr="002A7D79">
              <w:rPr>
                <w:rFonts w:hint="eastAsia"/>
              </w:rPr>
              <w:t>48</w:t>
            </w:r>
            <w:r w:rsidRPr="002A7D79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8BF25A" w14:textId="77777777" w:rsidR="00834669" w:rsidRPr="002A7D79" w:rsidRDefault="0077723F" w:rsidP="002A7D79">
            <w:r w:rsidRPr="002A7D79">
              <w:t>web of science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2B9285" w14:textId="77777777" w:rsidR="00834669" w:rsidRPr="002A7D79" w:rsidRDefault="0077723F" w:rsidP="002A7D79">
            <w:r w:rsidRPr="002A7D79">
              <w:t>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17EBFC" w14:textId="77777777" w:rsidR="00834669" w:rsidRPr="002A7D79" w:rsidRDefault="00834669" w:rsidP="002A7D79"/>
        </w:tc>
      </w:tr>
      <w:tr w:rsidR="00993260" w:rsidRPr="002A7D79" w14:paraId="2281A39A" w14:textId="77777777" w:rsidTr="00993260">
        <w:trPr>
          <w:trHeight w:val="805"/>
          <w:jc w:val="center"/>
        </w:trPr>
        <w:tc>
          <w:tcPr>
            <w:tcW w:w="3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EF0271" w14:textId="77777777" w:rsidR="00834669" w:rsidRDefault="0077723F" w:rsidP="002A7D79">
            <w:r>
              <w:lastRenderedPageBreak/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E6035B" w14:textId="77777777" w:rsidR="00834669" w:rsidRDefault="0077723F" w:rsidP="002A7D79">
            <w:r>
              <w:t>SCI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7C9368" w14:textId="77777777" w:rsidR="00834669" w:rsidRDefault="0077723F" w:rsidP="002A7D79">
            <w:r>
              <w:t xml:space="preserve">NIR-II light-modulated </w:t>
            </w:r>
            <w:proofErr w:type="spellStart"/>
            <w:r>
              <w:t>thermosensitive</w:t>
            </w:r>
            <w:proofErr w:type="spellEnd"/>
            <w:r>
              <w:t xml:space="preserve"> hydrogel for light-triggered </w:t>
            </w:r>
            <w:proofErr w:type="spellStart"/>
            <w:r>
              <w:t>cisplatin</w:t>
            </w:r>
            <w:proofErr w:type="spellEnd"/>
            <w:r>
              <w:t xml:space="preserve"> release and repeatable </w:t>
            </w:r>
            <w:r>
              <w:t>chemo-</w:t>
            </w:r>
            <w:proofErr w:type="spellStart"/>
            <w:r>
              <w:t>photothermal</w:t>
            </w:r>
            <w:proofErr w:type="spellEnd"/>
            <w:r>
              <w:t xml:space="preserve"> therapy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1DEE86" w14:textId="77777777" w:rsidR="00834669" w:rsidRDefault="0077723F" w:rsidP="002A7D79">
            <w:r>
              <w:t>2019</w:t>
            </w:r>
            <w:r>
              <w:t>；</w:t>
            </w:r>
            <w:r>
              <w:t>10(17)</w:t>
            </w:r>
            <w:r>
              <w:t>：</w:t>
            </w:r>
            <w:r>
              <w:t>4699</w:t>
            </w:r>
            <w:r>
              <w:t>–</w:t>
            </w:r>
            <w:r>
              <w:t>4706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5B47E1" w14:textId="77777777" w:rsidR="0003588D" w:rsidRDefault="0077723F" w:rsidP="002A7D79">
            <w:pPr>
              <w:rPr>
                <w:rFonts w:hint="eastAsia"/>
              </w:rPr>
            </w:pPr>
            <w:r>
              <w:t>2019-03</w:t>
            </w:r>
          </w:p>
          <w:p w14:paraId="622DDFC9" w14:textId="4DE14D84" w:rsidR="00834669" w:rsidRDefault="0077723F" w:rsidP="002A7D79">
            <w:r>
              <w:t>-27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20372" w14:textId="77777777" w:rsidR="00834669" w:rsidRDefault="0077723F" w:rsidP="002A7D79">
            <w:proofErr w:type="spellStart"/>
            <w:r>
              <w:t>Changping</w:t>
            </w:r>
            <w:proofErr w:type="spellEnd"/>
            <w:r>
              <w:t xml:space="preserve"> </w:t>
            </w:r>
            <w:proofErr w:type="spellStart"/>
            <w:r>
              <w:t>Ruan</w:t>
            </w:r>
            <w:proofErr w:type="spellEnd"/>
            <w:r>
              <w:t xml:space="preserve">; </w:t>
            </w:r>
            <w:proofErr w:type="spellStart"/>
            <w:r>
              <w:t>Chanjuan</w:t>
            </w:r>
            <w:proofErr w:type="spellEnd"/>
            <w:r>
              <w:t xml:space="preserve"> Liu; </w:t>
            </w:r>
            <w:proofErr w:type="spellStart"/>
            <w:r>
              <w:t>Hailu</w:t>
            </w:r>
            <w:proofErr w:type="spellEnd"/>
            <w:r>
              <w:t xml:space="preserve"> Hu; Xiao-Lu </w:t>
            </w:r>
            <w:proofErr w:type="spellStart"/>
            <w:r>
              <w:t>Guo</w:t>
            </w:r>
            <w:proofErr w:type="spellEnd"/>
            <w:r>
              <w:t xml:space="preserve">; Bang-Ping Jiang; Hong Liang; Xing-Can </w:t>
            </w:r>
            <w:proofErr w:type="spellStart"/>
            <w:r>
              <w:t>Shen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A860B4" w14:textId="77777777" w:rsidR="00834669" w:rsidRDefault="0077723F" w:rsidP="002A7D79">
            <w:r>
              <w:t>广西师范大学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4F467E" w14:textId="77777777" w:rsidR="00834669" w:rsidRDefault="0077723F" w:rsidP="002A7D79">
            <w:r>
              <w:rPr>
                <w:rFonts w:hint="eastAsia"/>
              </w:rPr>
              <w:t>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6F47BA" w14:textId="77777777" w:rsidR="00993260" w:rsidRDefault="0077723F" w:rsidP="002A7D79">
            <w:pPr>
              <w:rPr>
                <w:rFonts w:hint="eastAsia"/>
              </w:rPr>
            </w:pPr>
            <w:r>
              <w:t>Chemical Science</w:t>
            </w:r>
          </w:p>
          <w:p w14:paraId="2C8885D7" w14:textId="281F8E9A" w:rsidR="00834669" w:rsidRDefault="0077723F" w:rsidP="002A7D79">
            <w:r>
              <w:t>（国外期刊）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680F4F" w14:textId="77777777" w:rsidR="00834669" w:rsidRDefault="0077723F" w:rsidP="002A7D79">
            <w:r>
              <w:rPr>
                <w:rFonts w:hint="eastAsia"/>
              </w:rPr>
              <w:t>沈星灿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48B457" w14:textId="77777777" w:rsidR="00834669" w:rsidRPr="002A7D79" w:rsidRDefault="0077723F" w:rsidP="002A7D79">
            <w:r w:rsidRPr="002A7D79">
              <w:rPr>
                <w:rFonts w:hint="eastAsia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AB75D2" w14:textId="77777777" w:rsidR="00834669" w:rsidRPr="002A7D79" w:rsidRDefault="0077723F" w:rsidP="002A7D79">
            <w:r w:rsidRPr="002A7D79">
              <w:t>web of science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5594F1" w14:textId="77777777" w:rsidR="00834669" w:rsidRPr="002A7D79" w:rsidRDefault="0077723F" w:rsidP="002A7D79">
            <w:r w:rsidRPr="002A7D79">
              <w:rPr>
                <w:rFonts w:hint="eastAsia"/>
              </w:rPr>
              <w:t>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6B78D8" w14:textId="77777777" w:rsidR="00834669" w:rsidRPr="002A7D79" w:rsidRDefault="00834669" w:rsidP="002A7D79"/>
        </w:tc>
      </w:tr>
      <w:tr w:rsidR="00993260" w:rsidRPr="002A7D79" w14:paraId="61092799" w14:textId="77777777" w:rsidTr="00993260">
        <w:trPr>
          <w:trHeight w:val="805"/>
          <w:jc w:val="center"/>
        </w:trPr>
        <w:tc>
          <w:tcPr>
            <w:tcW w:w="3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8109B6" w14:textId="77777777" w:rsidR="00834669" w:rsidRDefault="0077723F" w:rsidP="002A7D79">
            <w: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AA1AA0" w14:textId="77777777" w:rsidR="00834669" w:rsidRDefault="0077723F" w:rsidP="002A7D79">
            <w:r>
              <w:t>SCI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FE0C31" w14:textId="77777777" w:rsidR="00834669" w:rsidRDefault="0077723F" w:rsidP="002A7D79">
            <w:r>
              <w:t>A novel strategy of transition-metal</w:t>
            </w:r>
            <w:r>
              <w:t xml:space="preserve"> doping to engineer absorption of</w:t>
            </w:r>
          </w:p>
          <w:p w14:paraId="2E38DE41" w14:textId="77777777" w:rsidR="00834669" w:rsidRDefault="0077723F" w:rsidP="002A7D79">
            <w:r>
              <w:t xml:space="preserve">carbon dots for near-infrared </w:t>
            </w:r>
            <w:proofErr w:type="spellStart"/>
            <w:r>
              <w:t>photothermal</w:t>
            </w:r>
            <w:proofErr w:type="spellEnd"/>
            <w:r>
              <w:t>/photodynamic therapies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860EC4" w14:textId="77777777" w:rsidR="00834669" w:rsidRDefault="0077723F" w:rsidP="002A7D79">
            <w:r>
              <w:t>2018</w:t>
            </w:r>
            <w:r>
              <w:t>；</w:t>
            </w:r>
            <w:r>
              <w:t>134</w:t>
            </w:r>
            <w:r>
              <w:t>：</w:t>
            </w:r>
            <w:r>
              <w:t>519</w:t>
            </w:r>
            <w:r>
              <w:t>–</w:t>
            </w:r>
            <w:r>
              <w:t>530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67A56E" w14:textId="15F62487" w:rsidR="0003588D" w:rsidRDefault="0077723F" w:rsidP="002A7D79">
            <w:pPr>
              <w:rPr>
                <w:rFonts w:hint="eastAsia"/>
              </w:rPr>
            </w:pPr>
            <w:r>
              <w:t>2018-0</w:t>
            </w:r>
            <w:r w:rsidR="00121920">
              <w:rPr>
                <w:rFonts w:hint="eastAsia"/>
              </w:rPr>
              <w:t>4</w:t>
            </w:r>
          </w:p>
          <w:p w14:paraId="36AC6DB8" w14:textId="3E425D0E" w:rsidR="00834669" w:rsidRDefault="0077723F" w:rsidP="002A7D79">
            <w:r>
              <w:rPr>
                <w:rFonts w:hint="eastAsia"/>
              </w:rPr>
              <w:t>-01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9E39BD" w14:textId="77777777" w:rsidR="00834669" w:rsidRDefault="0077723F" w:rsidP="002A7D79">
            <w:r>
              <w:t xml:space="preserve">Xiao-Lu </w:t>
            </w:r>
            <w:proofErr w:type="spellStart"/>
            <w:r>
              <w:t>Guo</w:t>
            </w:r>
            <w:proofErr w:type="spellEnd"/>
            <w:r>
              <w:t xml:space="preserve">; Zhao-Yang Ding; Si-Min Deng; Chang-Chun Wen; Xing-Can </w:t>
            </w:r>
            <w:proofErr w:type="spellStart"/>
            <w:r>
              <w:t>Shen</w:t>
            </w:r>
            <w:proofErr w:type="spellEnd"/>
            <w:r>
              <w:t>; Bang-Ping Jiang; Hong Liang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598498" w14:textId="77777777" w:rsidR="00834669" w:rsidRDefault="0077723F" w:rsidP="002A7D79">
            <w:r>
              <w:t>广西师范大学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7171A7" w14:textId="77777777" w:rsidR="00834669" w:rsidRDefault="0077723F" w:rsidP="002A7D79">
            <w:r>
              <w:rPr>
                <w:rFonts w:hint="eastAsia"/>
              </w:rPr>
              <w:t>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AE703A" w14:textId="77777777" w:rsidR="00993260" w:rsidRDefault="0077723F" w:rsidP="002A7D79">
            <w:pPr>
              <w:rPr>
                <w:rFonts w:hint="eastAsia"/>
              </w:rPr>
            </w:pPr>
            <w:r>
              <w:t>Carbon</w:t>
            </w:r>
          </w:p>
          <w:p w14:paraId="22669172" w14:textId="08144973" w:rsidR="00834669" w:rsidRDefault="0077723F" w:rsidP="002A7D79">
            <w:r>
              <w:t>（国外期刊）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D158A8" w14:textId="77777777" w:rsidR="00834669" w:rsidRDefault="0077723F" w:rsidP="002A7D79">
            <w:r>
              <w:rPr>
                <w:rFonts w:hint="eastAsia"/>
              </w:rPr>
              <w:t>沈星灿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37E62E" w14:textId="77777777" w:rsidR="00834669" w:rsidRPr="002A7D79" w:rsidRDefault="0077723F" w:rsidP="002A7D79">
            <w:r w:rsidRPr="002A7D79">
              <w:rPr>
                <w:rFonts w:hint="eastAsia"/>
              </w:rPr>
              <w:t>1</w:t>
            </w:r>
            <w:r w:rsidRPr="002A7D79">
              <w:rPr>
                <w:rFonts w:hint="eastAsia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59A5A2" w14:textId="77777777" w:rsidR="00834669" w:rsidRPr="002A7D79" w:rsidRDefault="0077723F" w:rsidP="002A7D79">
            <w:r w:rsidRPr="002A7D79">
              <w:t>web of science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34F232" w14:textId="77777777" w:rsidR="00834669" w:rsidRPr="002A7D79" w:rsidRDefault="0077723F" w:rsidP="002A7D79">
            <w:r w:rsidRPr="002A7D79">
              <w:t>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E40EEB" w14:textId="77777777" w:rsidR="00834669" w:rsidRPr="002A7D79" w:rsidRDefault="00834669" w:rsidP="002A7D79"/>
        </w:tc>
      </w:tr>
      <w:tr w:rsidR="00993260" w:rsidRPr="002A7D79" w14:paraId="0C40A4F9" w14:textId="77777777" w:rsidTr="00993260">
        <w:trPr>
          <w:trHeight w:val="805"/>
          <w:jc w:val="center"/>
        </w:trPr>
        <w:tc>
          <w:tcPr>
            <w:tcW w:w="3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63E21" w14:textId="77777777" w:rsidR="00834669" w:rsidRDefault="0077723F" w:rsidP="002A7D79">
            <w: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A9E637" w14:textId="77777777" w:rsidR="00834669" w:rsidRDefault="0077723F" w:rsidP="002A7D79">
            <w:r>
              <w:t>SCI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834CB3" w14:textId="77777777" w:rsidR="00834669" w:rsidRDefault="0077723F" w:rsidP="002A7D79">
            <w:r>
              <w:t>White-emitting carbon dots with long alkyl-chain structure: Effective</w:t>
            </w:r>
          </w:p>
          <w:p w14:paraId="022228BA" w14:textId="77777777" w:rsidR="00834669" w:rsidRDefault="0077723F" w:rsidP="002A7D79">
            <w:r>
              <w:t>inhibition of aggregation caused quenching effect for label-free</w:t>
            </w:r>
          </w:p>
          <w:p w14:paraId="2EC19748" w14:textId="77777777" w:rsidR="00834669" w:rsidRDefault="0077723F" w:rsidP="002A7D79">
            <w:r>
              <w:t>imaging of latent fingerprint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0F3A93" w14:textId="77777777" w:rsidR="00834669" w:rsidRDefault="0077723F" w:rsidP="002A7D79">
            <w:r>
              <w:t>2018</w:t>
            </w:r>
            <w:r>
              <w:t>；</w:t>
            </w:r>
            <w:r>
              <w:t>128</w:t>
            </w:r>
            <w:r>
              <w:t>：</w:t>
            </w:r>
            <w:r>
              <w:t>12</w:t>
            </w:r>
            <w:r>
              <w:t>–</w:t>
            </w:r>
            <w:r>
              <w:t>20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7C83B8" w14:textId="573A4AAB" w:rsidR="00121920" w:rsidRDefault="0077723F" w:rsidP="002A7D79">
            <w:pPr>
              <w:rPr>
                <w:rFonts w:hint="eastAsia"/>
              </w:rPr>
            </w:pPr>
            <w:r>
              <w:t>201</w:t>
            </w:r>
            <w:r w:rsidR="00121920">
              <w:rPr>
                <w:rFonts w:hint="eastAsia"/>
              </w:rPr>
              <w:t>7</w:t>
            </w:r>
            <w:r>
              <w:t>-</w:t>
            </w:r>
            <w:r w:rsidR="00121920">
              <w:rPr>
                <w:rFonts w:hint="eastAsia"/>
              </w:rPr>
              <w:t>11</w:t>
            </w:r>
          </w:p>
          <w:p w14:paraId="23C421BF" w14:textId="69A47CBE" w:rsidR="00834669" w:rsidRDefault="00121920" w:rsidP="002A7D79">
            <w:pPr>
              <w:rPr>
                <w:rFonts w:hint="eastAsia"/>
              </w:rPr>
            </w:pPr>
            <w:r>
              <w:rPr>
                <w:rFonts w:hint="eastAsia"/>
              </w:rPr>
              <w:t>-23</w:t>
            </w:r>
          </w:p>
          <w:p w14:paraId="4F6B3D58" w14:textId="77777777" w:rsidR="00121920" w:rsidRPr="00121920" w:rsidRDefault="00121920" w:rsidP="00121920">
            <w:pPr>
              <w:pStyle w:val="Default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F5BA25" w14:textId="77777777" w:rsidR="00834669" w:rsidRDefault="0077723F" w:rsidP="002A7D79">
            <w:r>
              <w:t xml:space="preserve">Bang-Ping Jiang; Yun-Xiang Yu; Xiao-Lu </w:t>
            </w:r>
            <w:proofErr w:type="spellStart"/>
            <w:r>
              <w:t>Guo</w:t>
            </w:r>
            <w:proofErr w:type="spellEnd"/>
            <w:r>
              <w:t xml:space="preserve">; Zhao-Yang Ding; Bo Zhou; Hong Liang; Xing-Can </w:t>
            </w:r>
            <w:proofErr w:type="spellStart"/>
            <w:r>
              <w:t>Shen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D1AC58" w14:textId="77777777" w:rsidR="00834669" w:rsidRDefault="0077723F" w:rsidP="002A7D79">
            <w:r>
              <w:t>广西师范大学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CBE8B2" w14:textId="77777777" w:rsidR="00834669" w:rsidRDefault="0077723F" w:rsidP="002A7D79">
            <w:r>
              <w:rPr>
                <w:rFonts w:hint="eastAsia"/>
              </w:rPr>
              <w:t>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52753B" w14:textId="77777777" w:rsidR="00993260" w:rsidRDefault="0077723F" w:rsidP="002A7D79">
            <w:pPr>
              <w:rPr>
                <w:rFonts w:hint="eastAsia"/>
              </w:rPr>
            </w:pPr>
            <w:r>
              <w:t>Carbon</w:t>
            </w:r>
          </w:p>
          <w:p w14:paraId="6AB70543" w14:textId="2F68119B" w:rsidR="00834669" w:rsidRDefault="0077723F" w:rsidP="002A7D79">
            <w:r>
              <w:t>（国外期刊</w:t>
            </w:r>
            <w:r>
              <w:rPr>
                <w:rFonts w:hint="eastAsia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A2DF26" w14:textId="77777777" w:rsidR="00834669" w:rsidRDefault="0077723F" w:rsidP="002A7D79">
            <w:r>
              <w:rPr>
                <w:rFonts w:hint="eastAsia"/>
              </w:rPr>
              <w:t>沈星灿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5C981F" w14:textId="77777777" w:rsidR="00834669" w:rsidRPr="002A7D79" w:rsidRDefault="0077723F" w:rsidP="002A7D79">
            <w:r w:rsidRPr="002A7D79">
              <w:rPr>
                <w:rFonts w:hint="eastAsia"/>
              </w:rPr>
              <w:t>123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DE5795" w14:textId="77777777" w:rsidR="00834669" w:rsidRPr="002A7D79" w:rsidRDefault="0077723F" w:rsidP="002A7D79">
            <w:r w:rsidRPr="002A7D79">
              <w:t>web of science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AC2EA7" w14:textId="77777777" w:rsidR="00834669" w:rsidRPr="002A7D79" w:rsidRDefault="0077723F" w:rsidP="002A7D79">
            <w:r w:rsidRPr="002A7D79">
              <w:rPr>
                <w:rFonts w:hint="eastAsia"/>
              </w:rPr>
              <w:t>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EAB2A8" w14:textId="77777777" w:rsidR="00834669" w:rsidRPr="002A7D79" w:rsidRDefault="00834669" w:rsidP="002A7D79"/>
        </w:tc>
      </w:tr>
      <w:tr w:rsidR="00993260" w:rsidRPr="002A7D79" w14:paraId="416B092D" w14:textId="77777777" w:rsidTr="00993260">
        <w:trPr>
          <w:trHeight w:val="805"/>
          <w:jc w:val="center"/>
        </w:trPr>
        <w:tc>
          <w:tcPr>
            <w:tcW w:w="3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7A4361" w14:textId="77777777" w:rsidR="00834669" w:rsidRDefault="0077723F" w:rsidP="002A7D79">
            <w:r>
              <w:lastRenderedPageBreak/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5DCC0F" w14:textId="77777777" w:rsidR="00834669" w:rsidRDefault="0077723F" w:rsidP="002A7D79">
            <w:r>
              <w:t>SCI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52D2BF" w14:textId="77777777" w:rsidR="00834669" w:rsidRDefault="0077723F" w:rsidP="002A7D79">
            <w:r>
              <w:t xml:space="preserve">An injectable </w:t>
            </w:r>
            <w:proofErr w:type="spellStart"/>
            <w:r>
              <w:t>thermosensitive</w:t>
            </w:r>
            <w:proofErr w:type="spellEnd"/>
            <w:r>
              <w:t xml:space="preserve"> </w:t>
            </w:r>
            <w:proofErr w:type="spellStart"/>
            <w:r>
              <w:t>photothermal</w:t>
            </w:r>
            <w:proofErr w:type="spellEnd"/>
            <w:r>
              <w:t>-network hydrogel</w:t>
            </w:r>
          </w:p>
          <w:p w14:paraId="1E6BD057" w14:textId="77777777" w:rsidR="00834669" w:rsidRDefault="0077723F" w:rsidP="002A7D79">
            <w:r>
              <w:t>for near-infrared-triggered drug delivery and synergistic</w:t>
            </w:r>
          </w:p>
          <w:p w14:paraId="5A3CBBE1" w14:textId="77777777" w:rsidR="00834669" w:rsidRDefault="0077723F" w:rsidP="002A7D79">
            <w:proofErr w:type="spellStart"/>
            <w:r>
              <w:t>photothermal</w:t>
            </w:r>
            <w:proofErr w:type="spellEnd"/>
            <w:r>
              <w:t>-chemotherapy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61E87C" w14:textId="77777777" w:rsidR="00834669" w:rsidRDefault="0077723F" w:rsidP="002A7D79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281</w:t>
            </w:r>
            <w:r>
              <w:t>–</w:t>
            </w:r>
            <w:r>
              <w:rPr>
                <w:rFonts w:hint="eastAsia"/>
              </w:rPr>
              <w:t>294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F8B1BD" w14:textId="77777777" w:rsidR="0003588D" w:rsidRDefault="0077723F" w:rsidP="002A7D79">
            <w:pPr>
              <w:rPr>
                <w:rFonts w:hint="eastAsia"/>
              </w:rPr>
            </w:pPr>
            <w:r>
              <w:t>2019-09</w:t>
            </w:r>
          </w:p>
          <w:p w14:paraId="7CA305CF" w14:textId="69C7565B" w:rsidR="00834669" w:rsidRDefault="0077723F" w:rsidP="002A7D79">
            <w:r>
              <w:t>-15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3D37BD" w14:textId="77777777" w:rsidR="00834669" w:rsidRDefault="0077723F" w:rsidP="002A7D79">
            <w:proofErr w:type="spellStart"/>
            <w:r>
              <w:t>Chanjuan</w:t>
            </w:r>
            <w:proofErr w:type="spellEnd"/>
            <w:r>
              <w:t xml:space="preserve"> Liu; </w:t>
            </w:r>
            <w:proofErr w:type="spellStart"/>
            <w:r>
              <w:t>Xiaolu</w:t>
            </w:r>
            <w:proofErr w:type="spellEnd"/>
            <w:r>
              <w:t xml:space="preserve"> </w:t>
            </w:r>
            <w:proofErr w:type="spellStart"/>
            <w:r>
              <w:t>Guo</w:t>
            </w:r>
            <w:proofErr w:type="spellEnd"/>
            <w:r>
              <w:t xml:space="preserve">; </w:t>
            </w:r>
            <w:proofErr w:type="spellStart"/>
            <w:r>
              <w:t>Changping</w:t>
            </w:r>
            <w:proofErr w:type="spellEnd"/>
            <w:r>
              <w:t xml:space="preserve"> </w:t>
            </w:r>
            <w:proofErr w:type="spellStart"/>
            <w:r>
              <w:t>Ruan</w:t>
            </w:r>
            <w:proofErr w:type="spellEnd"/>
            <w:r>
              <w:t xml:space="preserve">; </w:t>
            </w:r>
            <w:proofErr w:type="spellStart"/>
            <w:r>
              <w:t>Hailu</w:t>
            </w:r>
            <w:proofErr w:type="spellEnd"/>
            <w:r>
              <w:t xml:space="preserve"> Hu; Bang-Ping Jiang; Hong Liang; Xing-Can </w:t>
            </w:r>
            <w:proofErr w:type="spellStart"/>
            <w:r>
              <w:t>Shen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CB9A2D" w14:textId="77777777" w:rsidR="00834669" w:rsidRDefault="0077723F" w:rsidP="002A7D79">
            <w:r>
              <w:t>广西师范大学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5A724A" w14:textId="77777777" w:rsidR="00834669" w:rsidRDefault="0077723F" w:rsidP="002A7D79">
            <w:r>
              <w:rPr>
                <w:rFonts w:hint="eastAsia"/>
              </w:rPr>
              <w:t>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78317D" w14:textId="77777777" w:rsidR="00993260" w:rsidRDefault="0077723F" w:rsidP="002A7D79">
            <w:pPr>
              <w:rPr>
                <w:rFonts w:hint="eastAsia"/>
              </w:rPr>
            </w:pPr>
            <w:proofErr w:type="spellStart"/>
            <w:r>
              <w:t>Acta</w:t>
            </w:r>
            <w:proofErr w:type="spellEnd"/>
            <w:r>
              <w:t xml:space="preserve"> </w:t>
            </w:r>
            <w:proofErr w:type="spellStart"/>
            <w:r>
              <w:t>Biomaterialia</w:t>
            </w:r>
            <w:proofErr w:type="spellEnd"/>
          </w:p>
          <w:p w14:paraId="6DB7D89B" w14:textId="0C0F5B82" w:rsidR="00834669" w:rsidRDefault="0077723F" w:rsidP="002A7D79">
            <w:r>
              <w:t>（国外期刊）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EAB329" w14:textId="77777777" w:rsidR="00834669" w:rsidRDefault="0077723F" w:rsidP="002A7D79">
            <w:r>
              <w:t>沈星灿</w:t>
            </w:r>
            <w:r>
              <w:rPr>
                <w:rFonts w:hint="eastAsia"/>
              </w:rPr>
              <w:t xml:space="preserve">, </w:t>
            </w:r>
          </w:p>
          <w:p w14:paraId="78DA9F5C" w14:textId="77777777" w:rsidR="00834669" w:rsidRDefault="0077723F" w:rsidP="002A7D79">
            <w:r>
              <w:rPr>
                <w:rFonts w:hint="eastAsia"/>
              </w:rPr>
              <w:t>阮长平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35BC70" w14:textId="77777777" w:rsidR="00834669" w:rsidRPr="002A7D79" w:rsidRDefault="0077723F" w:rsidP="002A7D79">
            <w:r w:rsidRPr="002A7D79">
              <w:rPr>
                <w:rFonts w:hint="eastAsia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86F028" w14:textId="77777777" w:rsidR="00834669" w:rsidRPr="002A7D79" w:rsidRDefault="0077723F" w:rsidP="002A7D79">
            <w:r w:rsidRPr="002A7D79">
              <w:t>web of science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11CCD1" w14:textId="77777777" w:rsidR="00834669" w:rsidRPr="002A7D79" w:rsidRDefault="0077723F" w:rsidP="002A7D79">
            <w:r w:rsidRPr="002A7D79">
              <w:rPr>
                <w:rFonts w:hint="eastAsia"/>
              </w:rPr>
              <w:t>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F6BAB0" w14:textId="77777777" w:rsidR="00834669" w:rsidRPr="002A7D79" w:rsidRDefault="00834669" w:rsidP="002A7D79"/>
        </w:tc>
      </w:tr>
      <w:tr w:rsidR="00993260" w:rsidRPr="002A7D79" w14:paraId="6D241194" w14:textId="77777777" w:rsidTr="00993260">
        <w:trPr>
          <w:trHeight w:val="805"/>
          <w:jc w:val="center"/>
        </w:trPr>
        <w:tc>
          <w:tcPr>
            <w:tcW w:w="3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CCFF55" w14:textId="77777777" w:rsidR="00834669" w:rsidRDefault="0077723F" w:rsidP="002A7D79">
            <w: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706FEC" w14:textId="77777777" w:rsidR="00834669" w:rsidRDefault="0077723F" w:rsidP="002A7D79">
            <w:r>
              <w:t>SCI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F0E1A2" w14:textId="77777777" w:rsidR="00834669" w:rsidRDefault="0077723F" w:rsidP="002A7D79">
            <w:r>
              <w:t xml:space="preserve">Water-Dispersible Prussian Blue Hyaluronic Acid </w:t>
            </w:r>
            <w:proofErr w:type="spellStart"/>
            <w:r>
              <w:t>Nanocubes</w:t>
            </w:r>
            <w:proofErr w:type="spellEnd"/>
            <w:r>
              <w:t xml:space="preserve"> with</w:t>
            </w:r>
          </w:p>
          <w:p w14:paraId="7C0CE03C" w14:textId="77777777" w:rsidR="00834669" w:rsidRDefault="0077723F" w:rsidP="002A7D79">
            <w:r>
              <w:t xml:space="preserve">Near-Infrared </w:t>
            </w:r>
            <w:proofErr w:type="spellStart"/>
            <w:r>
              <w:t>Photoinduced</w:t>
            </w:r>
            <w:proofErr w:type="spellEnd"/>
            <w:r>
              <w:t xml:space="preserve"> Singlet Oxygen Production and</w:t>
            </w:r>
          </w:p>
          <w:p w14:paraId="0152B6D8" w14:textId="77777777" w:rsidR="00834669" w:rsidRDefault="0077723F" w:rsidP="002A7D79">
            <w:proofErr w:type="spellStart"/>
            <w:r>
              <w:t>Photothermal</w:t>
            </w:r>
            <w:proofErr w:type="spellEnd"/>
            <w:r>
              <w:t xml:space="preserve"> Activities for Cancer </w:t>
            </w:r>
            <w:proofErr w:type="spellStart"/>
            <w:r>
              <w:t>Theranostics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FC4C4B" w14:textId="77777777" w:rsidR="00834669" w:rsidRDefault="0077723F" w:rsidP="002A7D79"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：</w:t>
            </w:r>
            <w:r>
              <w:t>18036</w:t>
            </w:r>
            <w:r>
              <w:t>−</w:t>
            </w:r>
            <w:r>
              <w:t>18049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48D1D4" w14:textId="57AFAC00" w:rsidR="0003588D" w:rsidRDefault="0077723F" w:rsidP="002A7D79">
            <w:pPr>
              <w:rPr>
                <w:rFonts w:hint="eastAsia"/>
              </w:rPr>
            </w:pPr>
            <w:r>
              <w:rPr>
                <w:rFonts w:hint="eastAsia"/>
              </w:rPr>
              <w:t>2018-</w:t>
            </w:r>
            <w:r w:rsidR="0003588D">
              <w:rPr>
                <w:rFonts w:hint="eastAsia"/>
              </w:rPr>
              <w:t>0</w:t>
            </w:r>
            <w:r>
              <w:rPr>
                <w:rFonts w:hint="eastAsia"/>
              </w:rPr>
              <w:t>5</w:t>
            </w:r>
          </w:p>
          <w:p w14:paraId="28B0A643" w14:textId="47A673A7" w:rsidR="00834669" w:rsidRDefault="0077723F" w:rsidP="002A7D79">
            <w:r>
              <w:rPr>
                <w:rFonts w:hint="eastAsia"/>
              </w:rPr>
              <w:t>-10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F8E17B" w14:textId="77777777" w:rsidR="00834669" w:rsidRDefault="0077723F" w:rsidP="002A7D79">
            <w:r>
              <w:t xml:space="preserve">Bo Zhou; Bang-Ping Jiang; </w:t>
            </w:r>
            <w:proofErr w:type="spellStart"/>
            <w:r>
              <w:t>Wanying</w:t>
            </w:r>
            <w:proofErr w:type="spellEnd"/>
            <w:r>
              <w:t xml:space="preserve"> Sun; Fang-</w:t>
            </w:r>
            <w:proofErr w:type="spellStart"/>
            <w:r>
              <w:t>Mian</w:t>
            </w:r>
            <w:proofErr w:type="spellEnd"/>
            <w:r>
              <w:t xml:space="preserve"> Wei; Yun He; Hong Liang; Xing-Can </w:t>
            </w:r>
            <w:proofErr w:type="spellStart"/>
            <w:r>
              <w:t>Shen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EF0D0E" w14:textId="77777777" w:rsidR="00834669" w:rsidRDefault="0077723F" w:rsidP="002A7D79">
            <w:r>
              <w:t>广西师范大学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E8D24B" w14:textId="77777777" w:rsidR="00834669" w:rsidRDefault="0077723F" w:rsidP="002A7D79">
            <w:r>
              <w:rPr>
                <w:rFonts w:hint="eastAsia"/>
              </w:rPr>
              <w:t>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364E90" w14:textId="77777777" w:rsidR="00993260" w:rsidRDefault="0077723F" w:rsidP="002A7D79">
            <w:pPr>
              <w:rPr>
                <w:rFonts w:hint="eastAsia"/>
              </w:rPr>
            </w:pPr>
            <w:r>
              <w:t>ACS Applied Materials &amp;</w:t>
            </w:r>
            <w:r>
              <w:t xml:space="preserve"> Interfaces</w:t>
            </w:r>
          </w:p>
          <w:p w14:paraId="23B689B5" w14:textId="7270B6F6" w:rsidR="00834669" w:rsidRDefault="0077723F" w:rsidP="002A7D79">
            <w:r>
              <w:rPr>
                <w:rFonts w:hint="eastAsia"/>
              </w:rPr>
              <w:t>（</w:t>
            </w:r>
            <w:r>
              <w:t>国外期刊</w:t>
            </w:r>
            <w:r>
              <w:rPr>
                <w:rFonts w:hint="eastAsia"/>
              </w:rPr>
              <w:t>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2B1966" w14:textId="77777777" w:rsidR="00834669" w:rsidRDefault="0077723F" w:rsidP="002A7D79">
            <w:r>
              <w:rPr>
                <w:rFonts w:hint="eastAsia"/>
              </w:rPr>
              <w:t>沈星灿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87DA08" w14:textId="77777777" w:rsidR="00834669" w:rsidRPr="002A7D79" w:rsidRDefault="0077723F" w:rsidP="002A7D79">
            <w:r w:rsidRPr="002A7D79">
              <w:rPr>
                <w:rFonts w:hint="eastAsia"/>
              </w:rPr>
              <w:t>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252251" w14:textId="77777777" w:rsidR="00834669" w:rsidRPr="002A7D79" w:rsidRDefault="0077723F" w:rsidP="002A7D79">
            <w:r w:rsidRPr="002A7D79">
              <w:t>web of science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2D4B4F" w14:textId="77777777" w:rsidR="00834669" w:rsidRPr="002A7D79" w:rsidRDefault="0077723F" w:rsidP="002A7D79">
            <w:r w:rsidRPr="002A7D79">
              <w:rPr>
                <w:rFonts w:hint="eastAsia"/>
              </w:rPr>
              <w:t>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D1389" w14:textId="77777777" w:rsidR="00834669" w:rsidRPr="002A7D79" w:rsidRDefault="00834669" w:rsidP="002A7D79"/>
        </w:tc>
      </w:tr>
      <w:tr w:rsidR="00834669" w14:paraId="1C1C3032" w14:textId="77777777" w:rsidTr="00993260">
        <w:trPr>
          <w:trHeight w:val="503"/>
          <w:jc w:val="center"/>
        </w:trPr>
        <w:tc>
          <w:tcPr>
            <w:tcW w:w="6012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7D0E8B" w14:textId="77777777" w:rsidR="00834669" w:rsidRDefault="0077723F" w:rsidP="002A7D79">
            <w:r>
              <w:t>合计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95E19C" w14:textId="77777777" w:rsidR="00834669" w:rsidRDefault="00834669" w:rsidP="002A7D7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5CA584" w14:textId="30DCA300" w:rsidR="00834669" w:rsidRDefault="002A7D79" w:rsidP="0077723F">
            <w:r>
              <w:rPr>
                <w:rFonts w:hint="eastAsia"/>
              </w:rPr>
              <w:t>6</w:t>
            </w:r>
            <w:r w:rsidR="0077723F">
              <w:rPr>
                <w:rFonts w:hint="eastAsia"/>
              </w:rPr>
              <w:t>67</w:t>
            </w:r>
            <w:bookmarkStart w:id="12" w:name="_GoBack"/>
            <w:bookmarkEnd w:id="1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5B4421" w14:textId="77777777" w:rsidR="00834669" w:rsidRDefault="0077723F" w:rsidP="002A7D79">
            <w:r>
              <w:t>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D6D401" w14:textId="77777777" w:rsidR="00834669" w:rsidRDefault="0077723F" w:rsidP="002A7D79">
            <w: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C48487" w14:textId="77777777" w:rsidR="00834669" w:rsidRDefault="0077723F" w:rsidP="002A7D79">
            <w:r>
              <w:t>/</w:t>
            </w:r>
          </w:p>
        </w:tc>
      </w:tr>
    </w:tbl>
    <w:p w14:paraId="531B92C9" w14:textId="77777777" w:rsidR="00834669" w:rsidRDefault="0077723F" w:rsidP="00993260">
      <w:pPr>
        <w:jc w:val="left"/>
        <w:rPr>
          <w:b/>
          <w:bCs/>
          <w:sz w:val="28"/>
          <w:szCs w:val="28"/>
        </w:rPr>
      </w:pPr>
      <w:r>
        <w:rPr>
          <w:rFonts w:hint="eastAsia"/>
        </w:rPr>
        <w:t>注：按重要程度排序。一般不超过</w:t>
      </w:r>
      <w:r>
        <w:t>7</w:t>
      </w:r>
      <w:r>
        <w:rPr>
          <w:rFonts w:hint="eastAsia"/>
        </w:rPr>
        <w:t>篇，如有在国内期刊发表的论文或国内出版的专著，可填不超过</w:t>
      </w:r>
      <w:r>
        <w:t>8</w:t>
      </w:r>
      <w:r>
        <w:rPr>
          <w:rFonts w:hint="eastAsia"/>
        </w:rPr>
        <w:t>篇。</w:t>
      </w:r>
    </w:p>
    <w:p w14:paraId="483340C1" w14:textId="77777777" w:rsidR="006653E2" w:rsidRDefault="006653E2" w:rsidP="00993260">
      <w:pPr>
        <w:jc w:val="left"/>
        <w:rPr>
          <w:rFonts w:hint="eastAsia"/>
          <w:sz w:val="24"/>
          <w:szCs w:val="24"/>
        </w:rPr>
      </w:pPr>
    </w:p>
    <w:p w14:paraId="115A225B" w14:textId="77777777" w:rsidR="00834669" w:rsidRPr="00D00BE0" w:rsidRDefault="0077723F" w:rsidP="00993260">
      <w:pPr>
        <w:jc w:val="left"/>
        <w:rPr>
          <w:rFonts w:ascii="黑体" w:eastAsia="黑体" w:hAnsi="黑体"/>
          <w:sz w:val="24"/>
          <w:szCs w:val="24"/>
        </w:rPr>
      </w:pPr>
      <w:r w:rsidRPr="00D00BE0">
        <w:rPr>
          <w:rFonts w:ascii="黑体" w:eastAsia="黑体" w:hAnsi="黑体" w:hint="eastAsia"/>
          <w:sz w:val="24"/>
          <w:szCs w:val="24"/>
        </w:rPr>
        <w:t>四、</w:t>
      </w:r>
      <w:r w:rsidRPr="00D00BE0">
        <w:rPr>
          <w:rFonts w:ascii="黑体" w:eastAsia="黑体" w:hAnsi="黑体"/>
          <w:sz w:val="24"/>
          <w:szCs w:val="24"/>
        </w:rPr>
        <w:t xml:space="preserve"> </w:t>
      </w:r>
      <w:r w:rsidRPr="00D00BE0">
        <w:rPr>
          <w:rFonts w:ascii="黑体" w:eastAsia="黑体" w:hAnsi="黑体" w:hint="eastAsia"/>
          <w:sz w:val="24"/>
          <w:szCs w:val="24"/>
        </w:rPr>
        <w:t>候选人姓名</w:t>
      </w:r>
    </w:p>
    <w:p w14:paraId="569536CD" w14:textId="77777777" w:rsidR="00834669" w:rsidRPr="001F2647" w:rsidRDefault="0077723F" w:rsidP="00993260">
      <w:pPr>
        <w:jc w:val="left"/>
        <w:rPr>
          <w:sz w:val="24"/>
          <w:szCs w:val="24"/>
        </w:rPr>
      </w:pPr>
      <w:r w:rsidRPr="001F2647">
        <w:rPr>
          <w:sz w:val="24"/>
          <w:szCs w:val="24"/>
        </w:rPr>
        <w:t>沈星灿</w:t>
      </w:r>
      <w:r w:rsidRPr="001F2647">
        <w:rPr>
          <w:rFonts w:hint="eastAsia"/>
          <w:sz w:val="24"/>
          <w:szCs w:val="24"/>
        </w:rPr>
        <w:t xml:space="preserve">, </w:t>
      </w:r>
      <w:r w:rsidRPr="001F2647">
        <w:rPr>
          <w:rFonts w:hint="eastAsia"/>
          <w:sz w:val="24"/>
          <w:szCs w:val="24"/>
        </w:rPr>
        <w:t>陈华，蒋邦平，阮长平，郭晓路，秦玉梅，张淑平，刘婵娟，纪仕辰</w:t>
      </w:r>
    </w:p>
    <w:p w14:paraId="714805CD" w14:textId="77777777" w:rsidR="006653E2" w:rsidRDefault="006653E2" w:rsidP="00993260">
      <w:pPr>
        <w:jc w:val="left"/>
        <w:rPr>
          <w:rFonts w:hint="eastAsia"/>
          <w:sz w:val="24"/>
          <w:szCs w:val="24"/>
        </w:rPr>
      </w:pPr>
    </w:p>
    <w:p w14:paraId="3F0A7858" w14:textId="77777777" w:rsidR="00834669" w:rsidRPr="00455D29" w:rsidRDefault="0077723F" w:rsidP="00993260">
      <w:pPr>
        <w:jc w:val="left"/>
        <w:rPr>
          <w:rFonts w:ascii="黑体" w:eastAsia="黑体" w:hAnsi="黑体"/>
          <w:b/>
          <w:sz w:val="24"/>
          <w:szCs w:val="24"/>
        </w:rPr>
      </w:pPr>
      <w:r w:rsidRPr="00455D29">
        <w:rPr>
          <w:rFonts w:ascii="黑体" w:eastAsia="黑体" w:hAnsi="黑体" w:hint="eastAsia"/>
          <w:b/>
          <w:sz w:val="24"/>
          <w:szCs w:val="24"/>
        </w:rPr>
        <w:t>五、候选组织名称</w:t>
      </w:r>
    </w:p>
    <w:p w14:paraId="78ED38DC" w14:textId="77F23BAD" w:rsidR="00834669" w:rsidRPr="00B578CF" w:rsidRDefault="0077723F" w:rsidP="00B578CF">
      <w:pPr>
        <w:jc w:val="left"/>
        <w:rPr>
          <w:sz w:val="24"/>
          <w:szCs w:val="24"/>
        </w:rPr>
      </w:pPr>
      <w:r w:rsidRPr="001F2647">
        <w:rPr>
          <w:rFonts w:hint="eastAsia"/>
          <w:sz w:val="24"/>
          <w:szCs w:val="24"/>
        </w:rPr>
        <w:t>广西师范大学</w:t>
      </w:r>
    </w:p>
    <w:sectPr w:rsidR="00834669" w:rsidRPr="00B578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85FFD2"/>
    <w:multiLevelType w:val="singleLevel"/>
    <w:tmpl w:val="8885FFD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0ODMzOGM3NTRhZGU1OTIxMzIyYzA1MTljNmUwYzUifQ=="/>
  </w:docVars>
  <w:rsids>
    <w:rsidRoot w:val="4DD264DD"/>
    <w:rsid w:val="00025634"/>
    <w:rsid w:val="0003588D"/>
    <w:rsid w:val="000F6067"/>
    <w:rsid w:val="00121920"/>
    <w:rsid w:val="001F2647"/>
    <w:rsid w:val="002A7D79"/>
    <w:rsid w:val="002B281E"/>
    <w:rsid w:val="00306930"/>
    <w:rsid w:val="00455D29"/>
    <w:rsid w:val="004B7940"/>
    <w:rsid w:val="005B549C"/>
    <w:rsid w:val="006653E2"/>
    <w:rsid w:val="006A12B6"/>
    <w:rsid w:val="0077723F"/>
    <w:rsid w:val="00784816"/>
    <w:rsid w:val="0082118C"/>
    <w:rsid w:val="00834669"/>
    <w:rsid w:val="00885191"/>
    <w:rsid w:val="008F07D1"/>
    <w:rsid w:val="00993260"/>
    <w:rsid w:val="009A3D18"/>
    <w:rsid w:val="00AB2900"/>
    <w:rsid w:val="00AD495B"/>
    <w:rsid w:val="00B578CF"/>
    <w:rsid w:val="00C12F61"/>
    <w:rsid w:val="00CA0FD4"/>
    <w:rsid w:val="00D00BE0"/>
    <w:rsid w:val="00E70770"/>
    <w:rsid w:val="00F26562"/>
    <w:rsid w:val="034A492C"/>
    <w:rsid w:val="04AC3F9B"/>
    <w:rsid w:val="063A1D84"/>
    <w:rsid w:val="07DC7F5D"/>
    <w:rsid w:val="08A136D0"/>
    <w:rsid w:val="0D077DD0"/>
    <w:rsid w:val="0D300D24"/>
    <w:rsid w:val="0E5011DB"/>
    <w:rsid w:val="118F73BD"/>
    <w:rsid w:val="12E106A8"/>
    <w:rsid w:val="14D44B46"/>
    <w:rsid w:val="17B55412"/>
    <w:rsid w:val="1846583E"/>
    <w:rsid w:val="184C3B0E"/>
    <w:rsid w:val="1AAF4592"/>
    <w:rsid w:val="1B5B0D00"/>
    <w:rsid w:val="1E2945F3"/>
    <w:rsid w:val="1FCE5B03"/>
    <w:rsid w:val="200336C9"/>
    <w:rsid w:val="21CF7850"/>
    <w:rsid w:val="21D47CFA"/>
    <w:rsid w:val="262A1823"/>
    <w:rsid w:val="2AFD403A"/>
    <w:rsid w:val="2BEA5201"/>
    <w:rsid w:val="2E937BAF"/>
    <w:rsid w:val="354F7A5C"/>
    <w:rsid w:val="37E82428"/>
    <w:rsid w:val="3D5C7B44"/>
    <w:rsid w:val="3F7A24B6"/>
    <w:rsid w:val="40200920"/>
    <w:rsid w:val="44CE0CDE"/>
    <w:rsid w:val="49C2364F"/>
    <w:rsid w:val="4B606CA4"/>
    <w:rsid w:val="4DD264DD"/>
    <w:rsid w:val="543B201B"/>
    <w:rsid w:val="54946CD8"/>
    <w:rsid w:val="54E91255"/>
    <w:rsid w:val="54ED2391"/>
    <w:rsid w:val="555F7705"/>
    <w:rsid w:val="56877A75"/>
    <w:rsid w:val="56BB66D7"/>
    <w:rsid w:val="57D04A0C"/>
    <w:rsid w:val="5AD7476A"/>
    <w:rsid w:val="5BFC7C93"/>
    <w:rsid w:val="5DB84FF3"/>
    <w:rsid w:val="5FEC2DAE"/>
    <w:rsid w:val="60A05A85"/>
    <w:rsid w:val="62F433AC"/>
    <w:rsid w:val="62FA7A7A"/>
    <w:rsid w:val="64293540"/>
    <w:rsid w:val="6492182D"/>
    <w:rsid w:val="693826BE"/>
    <w:rsid w:val="6D535020"/>
    <w:rsid w:val="6FD721E7"/>
    <w:rsid w:val="73071C95"/>
    <w:rsid w:val="763703FC"/>
    <w:rsid w:val="76980E27"/>
    <w:rsid w:val="7A6B4D41"/>
    <w:rsid w:val="7D283C84"/>
    <w:rsid w:val="7FCA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autoRedefine/>
    <w:qFormat/>
    <w:rsid w:val="002A7D79"/>
    <w:pPr>
      <w:widowControl w:val="0"/>
      <w:adjustRightInd w:val="0"/>
      <w:snapToGrid w:val="0"/>
      <w:spacing w:line="320" w:lineRule="exact"/>
      <w:jc w:val="center"/>
      <w:outlineLvl w:val="1"/>
    </w:pPr>
    <w:rPr>
      <w:rFonts w:eastAsiaTheme="minorEastAsia" w:hAnsiTheme="minorHAnsi" w:cstheme="minorBidi"/>
      <w:snapToGrid w:val="0"/>
      <w:color w:val="000000" w:themeColor="text1"/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3">
    <w:name w:val="Plain Text"/>
    <w:basedOn w:val="a"/>
    <w:qFormat/>
    <w:rPr>
      <w:rFonts w:ascii="宋体" w:eastAsia="宋体" w:hAnsi="Courier New"/>
      <w:szCs w:val="21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jc w:val="left"/>
    </w:p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</w:pPr>
  </w:style>
  <w:style w:type="paragraph" w:styleId="a6">
    <w:name w:val="Title"/>
    <w:basedOn w:val="a"/>
    <w:next w:val="a"/>
    <w:qFormat/>
    <w:pPr>
      <w:spacing w:before="240" w:after="60"/>
      <w:outlineLvl w:val="0"/>
    </w:pPr>
    <w:rPr>
      <w:rFonts w:ascii="Cambria" w:eastAsia="宋体" w:hAnsi="Cambria" w:cs="Times New Roman"/>
      <w:b/>
      <w:bCs/>
      <w:szCs w:val="32"/>
    </w:rPr>
  </w:style>
  <w:style w:type="character" w:customStyle="1" w:styleId="17">
    <w:name w:val="17"/>
    <w:basedOn w:val="a0"/>
    <w:autoRedefine/>
    <w:qFormat/>
    <w:rPr>
      <w:rFonts w:ascii="仿宋_GB2312" w:eastAsia="仿宋_GB2312" w:hint="eastAsia"/>
      <w:b/>
      <w:bCs/>
      <w:kern w:val="44"/>
      <w:sz w:val="44"/>
      <w:szCs w:val="44"/>
    </w:rPr>
  </w:style>
  <w:style w:type="character" w:customStyle="1" w:styleId="Char0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2A7D7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autoRedefine/>
    <w:qFormat/>
    <w:rsid w:val="002A7D79"/>
    <w:pPr>
      <w:widowControl w:val="0"/>
      <w:adjustRightInd w:val="0"/>
      <w:snapToGrid w:val="0"/>
      <w:spacing w:line="320" w:lineRule="exact"/>
      <w:jc w:val="center"/>
      <w:outlineLvl w:val="1"/>
    </w:pPr>
    <w:rPr>
      <w:rFonts w:eastAsiaTheme="minorEastAsia" w:hAnsiTheme="minorHAnsi" w:cstheme="minorBidi"/>
      <w:snapToGrid w:val="0"/>
      <w:color w:val="000000" w:themeColor="text1"/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3">
    <w:name w:val="Plain Text"/>
    <w:basedOn w:val="a"/>
    <w:qFormat/>
    <w:rPr>
      <w:rFonts w:ascii="宋体" w:eastAsia="宋体" w:hAnsi="Courier New"/>
      <w:szCs w:val="21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jc w:val="left"/>
    </w:p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</w:pPr>
  </w:style>
  <w:style w:type="paragraph" w:styleId="a6">
    <w:name w:val="Title"/>
    <w:basedOn w:val="a"/>
    <w:next w:val="a"/>
    <w:qFormat/>
    <w:pPr>
      <w:spacing w:before="240" w:after="60"/>
      <w:outlineLvl w:val="0"/>
    </w:pPr>
    <w:rPr>
      <w:rFonts w:ascii="Cambria" w:eastAsia="宋体" w:hAnsi="Cambria" w:cs="Times New Roman"/>
      <w:b/>
      <w:bCs/>
      <w:szCs w:val="32"/>
    </w:rPr>
  </w:style>
  <w:style w:type="character" w:customStyle="1" w:styleId="17">
    <w:name w:val="17"/>
    <w:basedOn w:val="a0"/>
    <w:autoRedefine/>
    <w:qFormat/>
    <w:rPr>
      <w:rFonts w:ascii="仿宋_GB2312" w:eastAsia="仿宋_GB2312" w:hint="eastAsia"/>
      <w:b/>
      <w:bCs/>
      <w:kern w:val="44"/>
      <w:sz w:val="44"/>
      <w:szCs w:val="44"/>
    </w:rPr>
  </w:style>
  <w:style w:type="character" w:customStyle="1" w:styleId="Char0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2A7D7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25BD0-F3F4-43C3-9AB1-4B5FB07DF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52</TotalTime>
  <Pages>3</Pages>
  <Words>407</Words>
  <Characters>2324</Characters>
  <Application>Microsoft Office Word</Application>
  <DocSecurity>0</DocSecurity>
  <Lines>19</Lines>
  <Paragraphs>5</Paragraphs>
  <ScaleCrop>false</ScaleCrop>
  <Company>微软中国</Company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Administrator</cp:lastModifiedBy>
  <cp:revision>18</cp:revision>
  <dcterms:created xsi:type="dcterms:W3CDTF">2025-08-14T05:35:00Z</dcterms:created>
  <dcterms:modified xsi:type="dcterms:W3CDTF">2025-08-14T07:01:00Z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5C2FA77BB7F445E4901086C5591859B2_13</vt:lpwstr>
  </property>
  <property fmtid="{D5CDD505-2E9C-101B-9397-08002B2CF9AE}" pid="4" name="KSOTemplateDocerSaveRecord">
    <vt:lpwstr>eyJoZGlkIjoiMmI0Yjg1YmE0ZDNhMzU4NGQ2ZWZlN2Q4MTI2NTI3ZWMiLCJ1c2VySWQiOiIzNjI5MDMwMzkifQ==</vt:lpwstr>
  </property>
</Properties>
</file>